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C324CD" w14:textId="4868CBFC" w:rsidR="006125F1" w:rsidRPr="002C0F86" w:rsidRDefault="003E1AB7">
      <w:pPr>
        <w:rPr>
          <w:b/>
          <w:bCs/>
        </w:rPr>
      </w:pPr>
      <w:r w:rsidRPr="002C0F86">
        <w:rPr>
          <w:b/>
          <w:bCs/>
        </w:rPr>
        <w:t>Supplemental Figure 2 G:</w:t>
      </w:r>
    </w:p>
    <w:p w14:paraId="2D774DB0" w14:textId="77777777" w:rsidR="003E1AB7" w:rsidRDefault="003E1AB7"/>
    <w:p w14:paraId="04A9CADD" w14:textId="6D51CDD6" w:rsidR="003E1AB7" w:rsidRDefault="003E1AB7">
      <w:proofErr w:type="spellStart"/>
      <w:r>
        <w:t>pAKT</w:t>
      </w:r>
      <w:proofErr w:type="spellEnd"/>
    </w:p>
    <w:p w14:paraId="52BB505C" w14:textId="44ACB83D" w:rsidR="003E1AB7" w:rsidRDefault="007E01F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D784068" wp14:editId="42377D82">
                <wp:simplePos x="0" y="0"/>
                <wp:positionH relativeFrom="column">
                  <wp:posOffset>1276724</wp:posOffset>
                </wp:positionH>
                <wp:positionV relativeFrom="paragraph">
                  <wp:posOffset>1525382</wp:posOffset>
                </wp:positionV>
                <wp:extent cx="3281932" cy="296582"/>
                <wp:effectExtent l="12700" t="12700" r="7620" b="8255"/>
                <wp:wrapNone/>
                <wp:docPr id="127257580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29658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06951" id="Rectangle 2" o:spid="_x0000_s1026" style="position:absolute;margin-left:100.55pt;margin-top:120.1pt;width:258.4pt;height:23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0754332C" wp14:editId="53F5E50F">
            <wp:extent cx="5943600" cy="4752340"/>
            <wp:effectExtent l="0" t="0" r="0" b="0"/>
            <wp:docPr id="455843563" name="Picture 1" descr="A close-up of a d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843563" name="Picture 1" descr="A close-up of a dna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55885" w14:textId="0894CAF4" w:rsidR="003E1AB7" w:rsidRDefault="003E1AB7" w:rsidP="003E1AB7">
      <w:pPr>
        <w:rPr>
          <w:noProof/>
        </w:rPr>
      </w:pPr>
    </w:p>
    <w:p w14:paraId="2FE9A939" w14:textId="2139A1C9" w:rsidR="003E1AB7" w:rsidRDefault="003E1AB7" w:rsidP="003E1AB7">
      <w:proofErr w:type="spellStart"/>
      <w:r>
        <w:t>tAKT</w:t>
      </w:r>
      <w:proofErr w:type="spellEnd"/>
    </w:p>
    <w:p w14:paraId="1F6C42AD" w14:textId="125E3F3D" w:rsidR="003E1AB7" w:rsidRDefault="003E1AB7" w:rsidP="003E1AB7"/>
    <w:p w14:paraId="0EE5426D" w14:textId="1E4B6A83" w:rsidR="003E1AB7" w:rsidRDefault="007E01FB" w:rsidP="003E1AB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911797C" wp14:editId="18BEAAAD">
                <wp:simplePos x="0" y="0"/>
                <wp:positionH relativeFrom="column">
                  <wp:posOffset>1586754</wp:posOffset>
                </wp:positionH>
                <wp:positionV relativeFrom="paragraph">
                  <wp:posOffset>1801159</wp:posOffset>
                </wp:positionV>
                <wp:extent cx="3307864" cy="371208"/>
                <wp:effectExtent l="12700" t="12700" r="6985" b="10160"/>
                <wp:wrapNone/>
                <wp:docPr id="78555589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7864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B30828" id="Rectangle 2" o:spid="_x0000_s1026" style="position:absolute;margin-left:124.95pt;margin-top:141.8pt;width:260.4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28F1106B" wp14:editId="5D8B0305">
            <wp:extent cx="5943600" cy="4752340"/>
            <wp:effectExtent l="0" t="0" r="0" b="0"/>
            <wp:docPr id="8112899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289981" name="Picture 81128998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5EC2D" w14:textId="1FDFFFC1" w:rsidR="003E1AB7" w:rsidRDefault="003E1AB7" w:rsidP="003E1AB7">
      <w:pPr>
        <w:rPr>
          <w:noProof/>
        </w:rPr>
      </w:pPr>
    </w:p>
    <w:p w14:paraId="1DE7B1B3" w14:textId="40900059" w:rsidR="003E1AB7" w:rsidRDefault="003E1AB7" w:rsidP="003E1AB7">
      <w:proofErr w:type="spellStart"/>
      <w:r>
        <w:t>pERK</w:t>
      </w:r>
      <w:proofErr w:type="spellEnd"/>
    </w:p>
    <w:p w14:paraId="0C45DE97" w14:textId="4DBFBCD0" w:rsidR="003E1AB7" w:rsidRDefault="00041B25" w:rsidP="003E1AB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CD833B" wp14:editId="23166E80">
                <wp:simplePos x="0" y="0"/>
                <wp:positionH relativeFrom="column">
                  <wp:posOffset>1317065</wp:posOffset>
                </wp:positionH>
                <wp:positionV relativeFrom="paragraph">
                  <wp:posOffset>1895288</wp:posOffset>
                </wp:positionV>
                <wp:extent cx="3228041" cy="490331"/>
                <wp:effectExtent l="12700" t="12700" r="10795" b="17780"/>
                <wp:wrapNone/>
                <wp:docPr id="186605084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041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815F689" id="Rectangle 2" o:spid="_x0000_s1026" style="position:absolute;margin-left:103.7pt;margin-top:149.25pt;width:254.2pt;height:38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1F37FA23" wp14:editId="31C377DC">
            <wp:extent cx="5943600" cy="4752340"/>
            <wp:effectExtent l="0" t="0" r="0" b="0"/>
            <wp:docPr id="212033465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334653" name="Picture 212033465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B1EBE" w14:textId="1E7AF01A" w:rsidR="003E1AB7" w:rsidRDefault="003E1AB7" w:rsidP="003E1AB7">
      <w:pPr>
        <w:rPr>
          <w:noProof/>
        </w:rPr>
      </w:pPr>
    </w:p>
    <w:p w14:paraId="6FAE76A0" w14:textId="1793CA52" w:rsidR="003E1AB7" w:rsidRDefault="003E1AB7" w:rsidP="003E1AB7">
      <w:proofErr w:type="spellStart"/>
      <w:r>
        <w:t>tERK</w:t>
      </w:r>
      <w:proofErr w:type="spellEnd"/>
    </w:p>
    <w:p w14:paraId="48FC4578" w14:textId="1FFF66EE" w:rsidR="003E1AB7" w:rsidRDefault="003E1AB7" w:rsidP="003E1AB7"/>
    <w:p w14:paraId="132568A7" w14:textId="2589384A" w:rsidR="003E1AB7" w:rsidRDefault="00041B25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7B4A69" wp14:editId="43A1D070">
                <wp:simplePos x="0" y="0"/>
                <wp:positionH relativeFrom="column">
                  <wp:posOffset>1478429</wp:posOffset>
                </wp:positionH>
                <wp:positionV relativeFrom="paragraph">
                  <wp:posOffset>2782794</wp:posOffset>
                </wp:positionV>
                <wp:extent cx="3254936" cy="490331"/>
                <wp:effectExtent l="12700" t="12700" r="9525" b="17780"/>
                <wp:wrapNone/>
                <wp:docPr id="85839386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4936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9C5D7C0" id="Rectangle 2" o:spid="_x0000_s1026" style="position:absolute;margin-left:116.4pt;margin-top:219.1pt;width:256.3pt;height:38.6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471CFCA4" wp14:editId="4BB4BA70">
            <wp:extent cx="5943600" cy="4752340"/>
            <wp:effectExtent l="0" t="0" r="0" b="0"/>
            <wp:docPr id="20264208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420811" name="Picture 202642081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B4E0F" w14:textId="6006041E" w:rsidR="003E1AB7" w:rsidRPr="003E1AB7" w:rsidRDefault="003E1AB7" w:rsidP="003E1AB7"/>
    <w:p w14:paraId="0745B096" w14:textId="6C4AD0DB" w:rsidR="003E1AB7" w:rsidRDefault="000875EF" w:rsidP="003E1AB7">
      <w:r>
        <w:t>LC3A/B</w:t>
      </w:r>
    </w:p>
    <w:p w14:paraId="129AA8C7" w14:textId="3B96AE9F" w:rsidR="000875EF" w:rsidRDefault="000875EF" w:rsidP="003E1AB7"/>
    <w:p w14:paraId="3F13F498" w14:textId="7FC9474B" w:rsidR="000875EF" w:rsidRDefault="00041B25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E271A9" wp14:editId="3CF03BB2">
                <wp:simplePos x="0" y="0"/>
                <wp:positionH relativeFrom="column">
                  <wp:posOffset>1383168</wp:posOffset>
                </wp:positionH>
                <wp:positionV relativeFrom="paragraph">
                  <wp:posOffset>4311678</wp:posOffset>
                </wp:positionV>
                <wp:extent cx="3763148" cy="490331"/>
                <wp:effectExtent l="12700" t="12700" r="8890" b="17780"/>
                <wp:wrapNone/>
                <wp:docPr id="86842597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3148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3211FA" id="Rectangle 2" o:spid="_x0000_s1026" style="position:absolute;margin-left:108.9pt;margin-top:339.5pt;width:296.3pt;height:38.6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" filled="f" strokecolor="red" strokeweight="2.25pt"/>
            </w:pict>
          </mc:Fallback>
        </mc:AlternateContent>
      </w:r>
      <w:r w:rsidR="008E4117">
        <w:rPr>
          <w:noProof/>
        </w:rPr>
        <w:drawing>
          <wp:inline distT="0" distB="0" distL="0" distR="0" wp14:anchorId="0FADF779" wp14:editId="35015E81">
            <wp:extent cx="5943600" cy="5683250"/>
            <wp:effectExtent l="0" t="0" r="0" b="6350"/>
            <wp:docPr id="2139818987" name="Picture 26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818987" name="Picture 26" descr="A close-up of a dna tes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9F2B1" w14:textId="2CD220DE" w:rsidR="000875EF" w:rsidRDefault="000875EF" w:rsidP="003E1AB7"/>
    <w:p w14:paraId="262F3D36" w14:textId="3E961C47" w:rsidR="003E1AB7" w:rsidRDefault="003E1AB7" w:rsidP="003E1AB7">
      <w:r>
        <w:t>RAS</w:t>
      </w:r>
    </w:p>
    <w:p w14:paraId="1370022A" w14:textId="3AFBDFD0" w:rsidR="003E1AB7" w:rsidRDefault="003E1AB7" w:rsidP="003E1AB7"/>
    <w:p w14:paraId="38BE0CF9" w14:textId="16CA53B7" w:rsidR="003E1AB7" w:rsidRDefault="00041B25" w:rsidP="003E1AB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AEB54C" wp14:editId="17827C8C">
                <wp:simplePos x="0" y="0"/>
                <wp:positionH relativeFrom="column">
                  <wp:posOffset>1612900</wp:posOffset>
                </wp:positionH>
                <wp:positionV relativeFrom="paragraph">
                  <wp:posOffset>2890371</wp:posOffset>
                </wp:positionV>
                <wp:extent cx="3241488" cy="490331"/>
                <wp:effectExtent l="12700" t="12700" r="10160" b="17780"/>
                <wp:wrapNone/>
                <wp:docPr id="192986851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1488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BD569D1" id="Rectangle 2" o:spid="_x0000_s1026" style="position:absolute;margin-left:127pt;margin-top:227.6pt;width:255.25pt;height:38.6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0628743C" wp14:editId="4BF1C9A7">
            <wp:extent cx="5943600" cy="4752340"/>
            <wp:effectExtent l="0" t="0" r="0" b="0"/>
            <wp:docPr id="8053434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43467" name="Picture 80534346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19E16" w14:textId="77777777" w:rsidR="003E1AB7" w:rsidRPr="003E1AB7" w:rsidRDefault="003E1AB7" w:rsidP="003E1AB7"/>
    <w:p w14:paraId="2C0F5905" w14:textId="37DDCAC8" w:rsidR="003E1AB7" w:rsidRPr="003E1AB7" w:rsidRDefault="003E1AB7" w:rsidP="003E1AB7"/>
    <w:p w14:paraId="1E0B4A28" w14:textId="38FD5CA5" w:rsidR="003E1AB7" w:rsidRPr="003E1AB7" w:rsidRDefault="003E1AB7" w:rsidP="003E1AB7">
      <w:r>
        <w:t>b-actin</w:t>
      </w:r>
    </w:p>
    <w:p w14:paraId="00A64DE8" w14:textId="5A96F1F4" w:rsidR="003E1AB7" w:rsidRDefault="003E1AB7" w:rsidP="003E1AB7"/>
    <w:p w14:paraId="25F52541" w14:textId="7BCE71C5" w:rsidR="003E1AB7" w:rsidRDefault="00041B25" w:rsidP="003E1AB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FB13A8" wp14:editId="58B74806">
                <wp:simplePos x="0" y="0"/>
                <wp:positionH relativeFrom="column">
                  <wp:posOffset>1563398</wp:posOffset>
                </wp:positionH>
                <wp:positionV relativeFrom="paragraph">
                  <wp:posOffset>1691226</wp:posOffset>
                </wp:positionV>
                <wp:extent cx="3763148" cy="490331"/>
                <wp:effectExtent l="12700" t="12700" r="8890" b="17780"/>
                <wp:wrapNone/>
                <wp:docPr id="179493939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3148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93B2C6" id="Rectangle 2" o:spid="_x0000_s1026" style="position:absolute;margin-left:123.1pt;margin-top:133.15pt;width:296.3pt;height:38.6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7973B32E" wp14:editId="7D98D751">
            <wp:extent cx="5943600" cy="4752340"/>
            <wp:effectExtent l="0" t="0" r="0" b="0"/>
            <wp:docPr id="1565573821" name="Picture 8" descr="A close-up of a dna stra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73821" name="Picture 8" descr="A close-up of a dna strand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5921B" w14:textId="77777777" w:rsidR="003E1AB7" w:rsidRPr="003E1AB7" w:rsidRDefault="003E1AB7" w:rsidP="003E1AB7"/>
    <w:p w14:paraId="2E26DDF4" w14:textId="3C47E62A" w:rsidR="003E1AB7" w:rsidRPr="003E1AB7" w:rsidRDefault="003E1AB7" w:rsidP="003E1AB7"/>
    <w:p w14:paraId="21E00E57" w14:textId="5EAE256D" w:rsidR="003E1AB7" w:rsidRPr="003E1AB7" w:rsidRDefault="003E1AB7" w:rsidP="003E1AB7"/>
    <w:p w14:paraId="3F41EA0E" w14:textId="2C895206" w:rsidR="003E1AB7" w:rsidRDefault="003E1AB7" w:rsidP="003E1AB7">
      <w:pPr>
        <w:rPr>
          <w:noProof/>
        </w:rPr>
      </w:pPr>
    </w:p>
    <w:p w14:paraId="0FB154EE" w14:textId="750E61AD" w:rsidR="003E1AB7" w:rsidRDefault="003E1AB7" w:rsidP="003E1AB7"/>
    <w:p w14:paraId="15F461A7" w14:textId="62B36AE0" w:rsidR="003E1AB7" w:rsidRDefault="003E1AB7" w:rsidP="003E1AB7"/>
    <w:p w14:paraId="185BDE11" w14:textId="6E31AEF1" w:rsidR="003E1AB7" w:rsidRDefault="003E1AB7" w:rsidP="003E1AB7"/>
    <w:p w14:paraId="47A98DFF" w14:textId="4EEFAEC8" w:rsidR="003E1AB7" w:rsidRDefault="003E1AB7" w:rsidP="003E1AB7"/>
    <w:p w14:paraId="346FE890" w14:textId="753CBD11" w:rsidR="003E1AB7" w:rsidRDefault="003E1AB7" w:rsidP="003E1AB7"/>
    <w:p w14:paraId="74B1CBFA" w14:textId="35D0469D" w:rsidR="003E1AB7" w:rsidRDefault="003E1AB7" w:rsidP="003E1AB7"/>
    <w:p w14:paraId="4E373BF3" w14:textId="6BA0AAD0" w:rsidR="003E1AB7" w:rsidRDefault="003E1AB7" w:rsidP="003E1AB7"/>
    <w:p w14:paraId="7F8E47FE" w14:textId="236E542B" w:rsidR="003E1AB7" w:rsidRDefault="003E1AB7" w:rsidP="003E1AB7"/>
    <w:p w14:paraId="390D616F" w14:textId="540658E1" w:rsidR="003E1AB7" w:rsidRDefault="003E1AB7" w:rsidP="003E1AB7"/>
    <w:p w14:paraId="61FB9EA9" w14:textId="71288E24" w:rsidR="003E1AB7" w:rsidRDefault="003E1AB7" w:rsidP="003E1AB7"/>
    <w:p w14:paraId="36BD57A2" w14:textId="0A35AFF7" w:rsidR="003E1AB7" w:rsidRDefault="003E1AB7" w:rsidP="003E1AB7"/>
    <w:p w14:paraId="270629F3" w14:textId="68CEA13D" w:rsidR="003E1AB7" w:rsidRDefault="003E1AB7" w:rsidP="003E1AB7"/>
    <w:p w14:paraId="100DF966" w14:textId="63AF2D63" w:rsidR="003E1AB7" w:rsidRDefault="003E1AB7" w:rsidP="003E1AB7"/>
    <w:p w14:paraId="4D08B105" w14:textId="3F0359D2" w:rsidR="003E1AB7" w:rsidRDefault="003E1AB7" w:rsidP="003E1AB7"/>
    <w:p w14:paraId="69A5BFB2" w14:textId="3B0DE44C" w:rsidR="003E1AB7" w:rsidRDefault="003E1AB7" w:rsidP="003E1AB7">
      <w:r>
        <w:lastRenderedPageBreak/>
        <w:t>Supplemental Figure 2 H:</w:t>
      </w:r>
    </w:p>
    <w:p w14:paraId="3D677849" w14:textId="4F008428" w:rsidR="003E1AB7" w:rsidRDefault="003E1AB7" w:rsidP="003E1AB7"/>
    <w:p w14:paraId="1A684DED" w14:textId="41BD1A1F" w:rsidR="003E1AB7" w:rsidRDefault="003E1AB7" w:rsidP="003E1AB7">
      <w:proofErr w:type="spellStart"/>
      <w:r>
        <w:t>pAKT</w:t>
      </w:r>
      <w:proofErr w:type="spellEnd"/>
    </w:p>
    <w:p w14:paraId="2BE6F1CB" w14:textId="28BB6081" w:rsidR="003E1AB7" w:rsidRDefault="003E1AB7" w:rsidP="003E1AB7"/>
    <w:p w14:paraId="2B9C0A36" w14:textId="78190553" w:rsidR="003E1AB7" w:rsidRDefault="00041B25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A8D300" wp14:editId="45B2668E">
                <wp:simplePos x="0" y="0"/>
                <wp:positionH relativeFrom="column">
                  <wp:posOffset>945515</wp:posOffset>
                </wp:positionH>
                <wp:positionV relativeFrom="paragraph">
                  <wp:posOffset>1778469</wp:posOffset>
                </wp:positionV>
                <wp:extent cx="3763148" cy="490331"/>
                <wp:effectExtent l="12700" t="12700" r="8890" b="17780"/>
                <wp:wrapNone/>
                <wp:docPr id="65505779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3148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F467297" id="Rectangle 2" o:spid="_x0000_s1026" style="position:absolute;margin-left:74.45pt;margin-top:140.05pt;width:296.3pt;height:38.6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4DCE2EF7" wp14:editId="0E0E0AA2">
            <wp:extent cx="5943600" cy="3126740"/>
            <wp:effectExtent l="0" t="0" r="0" b="0"/>
            <wp:docPr id="1870352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35247" name="Picture 18703524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813B" w14:textId="1F4221E2" w:rsidR="003E1AB7" w:rsidRPr="003E1AB7" w:rsidRDefault="003E1AB7" w:rsidP="003E1AB7"/>
    <w:p w14:paraId="2095054A" w14:textId="6F4BC783" w:rsidR="003E1AB7" w:rsidRPr="003E1AB7" w:rsidRDefault="003E1AB7" w:rsidP="003E1AB7"/>
    <w:p w14:paraId="52A8C4D9" w14:textId="7E404C73" w:rsidR="003E1AB7" w:rsidRDefault="003E1AB7" w:rsidP="003E1AB7">
      <w:pPr>
        <w:rPr>
          <w:noProof/>
        </w:rPr>
      </w:pPr>
      <w:r>
        <w:rPr>
          <w:noProof/>
        </w:rPr>
        <w:t>tAKT</w:t>
      </w:r>
    </w:p>
    <w:p w14:paraId="229BB0E3" w14:textId="13F12788" w:rsidR="003E1AB7" w:rsidRDefault="003E1AB7" w:rsidP="003E1AB7">
      <w:pPr>
        <w:rPr>
          <w:noProof/>
        </w:rPr>
      </w:pPr>
    </w:p>
    <w:p w14:paraId="5A8B972D" w14:textId="68667DA5" w:rsidR="003E1AB7" w:rsidRDefault="00041B25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9E16880" wp14:editId="22B2BB66">
                <wp:simplePos x="0" y="0"/>
                <wp:positionH relativeFrom="column">
                  <wp:posOffset>946426</wp:posOffset>
                </wp:positionH>
                <wp:positionV relativeFrom="paragraph">
                  <wp:posOffset>2414326</wp:posOffset>
                </wp:positionV>
                <wp:extent cx="3763148" cy="490331"/>
                <wp:effectExtent l="12700" t="12700" r="8890" b="17780"/>
                <wp:wrapNone/>
                <wp:docPr id="93479563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3148" cy="49033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9A5B769" id="Rectangle 2" o:spid="_x0000_s1026" style="position:absolute;margin-left:74.5pt;margin-top:190.1pt;width:296.3pt;height:38.6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2FC05E73" wp14:editId="4ADB24C8">
            <wp:extent cx="5943600" cy="3263265"/>
            <wp:effectExtent l="0" t="0" r="0" b="635"/>
            <wp:docPr id="749337668" name="Picture 10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337668" name="Picture 10" descr="A close-up of a dna test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65ECA" w14:textId="1011736A" w:rsidR="003E1AB7" w:rsidRDefault="003E1AB7" w:rsidP="003E1AB7"/>
    <w:p w14:paraId="063CD659" w14:textId="1672ABF3" w:rsidR="003E1AB7" w:rsidRDefault="003E1AB7" w:rsidP="003E1AB7">
      <w:proofErr w:type="spellStart"/>
      <w:r>
        <w:lastRenderedPageBreak/>
        <w:t>pERK</w:t>
      </w:r>
      <w:proofErr w:type="spellEnd"/>
    </w:p>
    <w:p w14:paraId="1B76676F" w14:textId="77777777" w:rsidR="003E1AB7" w:rsidRDefault="003E1AB7" w:rsidP="003E1AB7"/>
    <w:p w14:paraId="26A659C7" w14:textId="22215F86" w:rsidR="003E1AB7" w:rsidRDefault="00D92C8B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F3C5BCB" wp14:editId="35D0010D">
                <wp:simplePos x="0" y="0"/>
                <wp:positionH relativeFrom="column">
                  <wp:posOffset>1234227</wp:posOffset>
                </wp:positionH>
                <wp:positionV relativeFrom="paragraph">
                  <wp:posOffset>1678795</wp:posOffset>
                </wp:positionV>
                <wp:extent cx="3281932" cy="371208"/>
                <wp:effectExtent l="12700" t="12700" r="7620" b="10160"/>
                <wp:wrapNone/>
                <wp:docPr id="1262485857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1C816B" id="Rectangle 2" o:spid="_x0000_s1026" style="position:absolute;margin-left:97.2pt;margin-top:132.2pt;width:258.4pt;height:2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7A28D510" wp14:editId="2C231830">
            <wp:extent cx="5946777" cy="4754880"/>
            <wp:effectExtent l="50800" t="63500" r="47625" b="58420"/>
            <wp:docPr id="33656780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567802" name="Picture 33656780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5946777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3EA94" w14:textId="58945129" w:rsidR="003E1AB7" w:rsidRPr="003E1AB7" w:rsidRDefault="003E1AB7" w:rsidP="003E1AB7"/>
    <w:p w14:paraId="011F30DB" w14:textId="74C9C384" w:rsidR="003E1AB7" w:rsidRPr="003E1AB7" w:rsidRDefault="003E1AB7" w:rsidP="003E1AB7"/>
    <w:p w14:paraId="7392D3D4" w14:textId="50C1185D" w:rsidR="003E1AB7" w:rsidRDefault="003E1AB7" w:rsidP="003E1AB7">
      <w:pPr>
        <w:rPr>
          <w:noProof/>
        </w:rPr>
      </w:pPr>
      <w:r>
        <w:rPr>
          <w:noProof/>
        </w:rPr>
        <w:t>tERK</w:t>
      </w:r>
    </w:p>
    <w:p w14:paraId="7DE428D7" w14:textId="6A83B7B1" w:rsidR="003E1AB7" w:rsidRDefault="003E1AB7" w:rsidP="003E1AB7">
      <w:pPr>
        <w:rPr>
          <w:noProof/>
        </w:rPr>
      </w:pPr>
    </w:p>
    <w:p w14:paraId="52B2462C" w14:textId="4C41C0A4" w:rsidR="003E1AB7" w:rsidRDefault="0057578E" w:rsidP="003E1AB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0A60849" wp14:editId="29B4A6AB">
                <wp:simplePos x="0" y="0"/>
                <wp:positionH relativeFrom="column">
                  <wp:posOffset>1343959</wp:posOffset>
                </wp:positionH>
                <wp:positionV relativeFrom="paragraph">
                  <wp:posOffset>2002865</wp:posOffset>
                </wp:positionV>
                <wp:extent cx="3308723" cy="429559"/>
                <wp:effectExtent l="12700" t="12700" r="19050" b="15240"/>
                <wp:wrapNone/>
                <wp:docPr id="116486872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8723" cy="4295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4ABC9" id="Rectangle 2" o:spid="_x0000_s1026" style="position:absolute;margin-left:105.8pt;margin-top:157.7pt;width:260.55pt;height:33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558E6577" wp14:editId="17C7A0AC">
            <wp:extent cx="5943600" cy="4566285"/>
            <wp:effectExtent l="0" t="0" r="0" b="5715"/>
            <wp:docPr id="157554646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546466" name="Picture 157554646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6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B2C98" w14:textId="3D480B82" w:rsidR="003E1AB7" w:rsidRDefault="003E1AB7" w:rsidP="003E1AB7"/>
    <w:p w14:paraId="2A68A90A" w14:textId="1CD19A04" w:rsidR="000875EF" w:rsidRDefault="000875EF" w:rsidP="003E1AB7"/>
    <w:p w14:paraId="35B430B5" w14:textId="2D3F18C4" w:rsidR="000875EF" w:rsidRDefault="000875EF" w:rsidP="003E1AB7">
      <w:r>
        <w:t>LC3A/B</w:t>
      </w:r>
    </w:p>
    <w:p w14:paraId="5D04ABCA" w14:textId="28ABC2D6" w:rsidR="000875EF" w:rsidRDefault="000875EF" w:rsidP="003E1AB7"/>
    <w:p w14:paraId="70CFBC0A" w14:textId="1F902952" w:rsidR="000875EF" w:rsidRDefault="0057578E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DBCB109" wp14:editId="7700AF6C">
                <wp:simplePos x="0" y="0"/>
                <wp:positionH relativeFrom="column">
                  <wp:posOffset>1141730</wp:posOffset>
                </wp:positionH>
                <wp:positionV relativeFrom="paragraph">
                  <wp:posOffset>3387762</wp:posOffset>
                </wp:positionV>
                <wp:extent cx="3281932" cy="371208"/>
                <wp:effectExtent l="12700" t="12700" r="7620" b="10160"/>
                <wp:wrapNone/>
                <wp:docPr id="159824769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BEFEEE" id="Rectangle 2" o:spid="_x0000_s1026" style="position:absolute;margin-left:89.9pt;margin-top:266.75pt;width:258.4pt;height:29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" filled="f" strokecolor="red" strokeweight="2.25pt"/>
            </w:pict>
          </mc:Fallback>
        </mc:AlternateContent>
      </w:r>
      <w:r w:rsidR="000875EF">
        <w:rPr>
          <w:noProof/>
        </w:rPr>
        <w:drawing>
          <wp:inline distT="0" distB="0" distL="0" distR="0" wp14:anchorId="0D684364" wp14:editId="1DB104E0">
            <wp:extent cx="5943600" cy="4926330"/>
            <wp:effectExtent l="0" t="0" r="0" b="1270"/>
            <wp:docPr id="1580948963" name="Picture 24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948963" name="Picture 24" descr="A close-up of a dna test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51158" w14:textId="0B47D2EE" w:rsidR="003E1AB7" w:rsidRDefault="003E1AB7" w:rsidP="003E1AB7"/>
    <w:p w14:paraId="432C3CE4" w14:textId="5726DE16" w:rsidR="003E1AB7" w:rsidRDefault="003E1AB7" w:rsidP="003E1AB7">
      <w:r>
        <w:t>RAS</w:t>
      </w:r>
    </w:p>
    <w:p w14:paraId="7A6408E2" w14:textId="3B21E1B0" w:rsidR="003E1AB7" w:rsidRDefault="003E1AB7" w:rsidP="003E1AB7"/>
    <w:p w14:paraId="58AE054A" w14:textId="3FD8A511" w:rsidR="003E1AB7" w:rsidRDefault="0057578E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778846" wp14:editId="0C8D9501">
                <wp:simplePos x="0" y="0"/>
                <wp:positionH relativeFrom="column">
                  <wp:posOffset>899795</wp:posOffset>
                </wp:positionH>
                <wp:positionV relativeFrom="paragraph">
                  <wp:posOffset>510428</wp:posOffset>
                </wp:positionV>
                <wp:extent cx="3348990" cy="450775"/>
                <wp:effectExtent l="12700" t="12700" r="16510" b="6985"/>
                <wp:wrapNone/>
                <wp:docPr id="105083849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4507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74521" id="Rectangle 2" o:spid="_x0000_s1026" style="position:absolute;margin-left:70.85pt;margin-top:40.2pt;width:263.7pt;height:35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6686EE10" wp14:editId="1441C991">
            <wp:extent cx="5943600" cy="2580640"/>
            <wp:effectExtent l="0" t="0" r="0" b="0"/>
            <wp:docPr id="167400687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006877" name="Picture 167400687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90CB6" w14:textId="41B09740" w:rsidR="003E1AB7" w:rsidRDefault="003E1AB7" w:rsidP="003E1AB7"/>
    <w:p w14:paraId="4FDADC76" w14:textId="6065E67B" w:rsidR="003E1AB7" w:rsidRDefault="003E1AB7" w:rsidP="003E1AB7">
      <w:r>
        <w:t>b-actin</w:t>
      </w:r>
    </w:p>
    <w:p w14:paraId="471CD419" w14:textId="479FDC2E" w:rsidR="003E1AB7" w:rsidRDefault="003E1AB7" w:rsidP="003E1AB7"/>
    <w:p w14:paraId="30CB5CF6" w14:textId="1FD71DF7" w:rsidR="003E1AB7" w:rsidRDefault="0057578E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79B4F06" wp14:editId="5B6E5656">
                <wp:simplePos x="0" y="0"/>
                <wp:positionH relativeFrom="column">
                  <wp:posOffset>1721223</wp:posOffset>
                </wp:positionH>
                <wp:positionV relativeFrom="paragraph">
                  <wp:posOffset>2021691</wp:posOffset>
                </wp:positionV>
                <wp:extent cx="3281932" cy="371208"/>
                <wp:effectExtent l="12700" t="12700" r="7620" b="10160"/>
                <wp:wrapNone/>
                <wp:docPr id="8197377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94BF0" id="Rectangle 2" o:spid="_x0000_s1026" style="position:absolute;margin-left:135.55pt;margin-top:159.2pt;width:258.4pt;height:29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63BE46F1" wp14:editId="1D092F95">
            <wp:extent cx="5943600" cy="4814570"/>
            <wp:effectExtent l="0" t="0" r="0" b="0"/>
            <wp:docPr id="18830462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04625" name="Picture 18830462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1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B5593" w14:textId="78DB4BED" w:rsidR="003E1AB7" w:rsidRPr="003E1AB7" w:rsidRDefault="003E1AB7" w:rsidP="003E1AB7"/>
    <w:p w14:paraId="615735CE" w14:textId="28B4E19B" w:rsidR="003E1AB7" w:rsidRDefault="003E1AB7" w:rsidP="003E1AB7">
      <w:pPr>
        <w:rPr>
          <w:noProof/>
        </w:rPr>
      </w:pPr>
    </w:p>
    <w:p w14:paraId="55C6676B" w14:textId="77902A62" w:rsidR="003E1AB7" w:rsidRDefault="003E1AB7" w:rsidP="003E1AB7"/>
    <w:p w14:paraId="6C12191F" w14:textId="432680D0" w:rsidR="003E1AB7" w:rsidRDefault="003E1AB7" w:rsidP="003E1AB7"/>
    <w:p w14:paraId="68D64542" w14:textId="18EE023B" w:rsidR="003E1AB7" w:rsidRDefault="003E1AB7" w:rsidP="003E1AB7"/>
    <w:p w14:paraId="53756260" w14:textId="257D9A32" w:rsidR="003E1AB7" w:rsidRDefault="003E1AB7" w:rsidP="003E1AB7"/>
    <w:p w14:paraId="4E2B3422" w14:textId="26E6C64C" w:rsidR="003E1AB7" w:rsidRDefault="003E1AB7" w:rsidP="003E1AB7"/>
    <w:p w14:paraId="2DB7D1BF" w14:textId="07EFC0D2" w:rsidR="003E1AB7" w:rsidRDefault="003E1AB7" w:rsidP="003E1AB7"/>
    <w:p w14:paraId="2A6654A0" w14:textId="4C5F776A" w:rsidR="003E1AB7" w:rsidRDefault="003E1AB7" w:rsidP="003E1AB7"/>
    <w:p w14:paraId="6CB724A6" w14:textId="51453D1F" w:rsidR="003E1AB7" w:rsidRDefault="003E1AB7" w:rsidP="003E1AB7"/>
    <w:p w14:paraId="00FB5996" w14:textId="77777777" w:rsidR="003E1AB7" w:rsidRDefault="003E1AB7" w:rsidP="003E1AB7"/>
    <w:p w14:paraId="6C229C5C" w14:textId="14AE8918" w:rsidR="003E1AB7" w:rsidRDefault="003E1AB7" w:rsidP="003E1AB7"/>
    <w:p w14:paraId="44B55C64" w14:textId="1BE85DEF" w:rsidR="003E1AB7" w:rsidRDefault="003E1AB7" w:rsidP="003E1AB7"/>
    <w:p w14:paraId="119E5949" w14:textId="77777777" w:rsidR="003E1AB7" w:rsidRDefault="003E1AB7" w:rsidP="003E1AB7"/>
    <w:p w14:paraId="1CCFB499" w14:textId="27537A7F" w:rsidR="003E1AB7" w:rsidRDefault="003E1AB7" w:rsidP="003E1AB7"/>
    <w:p w14:paraId="07C74C1F" w14:textId="21C0A33D" w:rsidR="003E1AB7" w:rsidRDefault="003E1AB7" w:rsidP="003E1AB7"/>
    <w:p w14:paraId="783C0FE3" w14:textId="1A551AAA" w:rsidR="003E1AB7" w:rsidRDefault="003E1AB7" w:rsidP="003E1AB7">
      <w:r>
        <w:t>Supplemental Figure I:</w:t>
      </w:r>
    </w:p>
    <w:p w14:paraId="2B33C004" w14:textId="51113D51" w:rsidR="003E1AB7" w:rsidRDefault="003E1AB7" w:rsidP="003E1AB7"/>
    <w:p w14:paraId="4CE7A781" w14:textId="2B4E1942" w:rsidR="003E1AB7" w:rsidRDefault="003E1AB7" w:rsidP="003E1AB7">
      <w:proofErr w:type="spellStart"/>
      <w:r>
        <w:t>pAKT</w:t>
      </w:r>
      <w:proofErr w:type="spellEnd"/>
    </w:p>
    <w:p w14:paraId="1656AA05" w14:textId="0F699FFA" w:rsidR="003E1AB7" w:rsidRDefault="003E1AB7" w:rsidP="003E1AB7"/>
    <w:p w14:paraId="4A5247A4" w14:textId="6880A04D" w:rsidR="003E1AB7" w:rsidRDefault="001C199B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F76C470" wp14:editId="7CC68200">
                <wp:simplePos x="0" y="0"/>
                <wp:positionH relativeFrom="column">
                  <wp:posOffset>899160</wp:posOffset>
                </wp:positionH>
                <wp:positionV relativeFrom="paragraph">
                  <wp:posOffset>1865742</wp:posOffset>
                </wp:positionV>
                <wp:extent cx="3349065" cy="371208"/>
                <wp:effectExtent l="12700" t="12700" r="16510" b="10160"/>
                <wp:wrapNone/>
                <wp:docPr id="4327639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9065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9976A6" id="Rectangle 2" o:spid="_x0000_s1026" style="position:absolute;margin-left:70.8pt;margin-top:146.9pt;width:263.7pt;height:2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&#13;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765AB00F" wp14:editId="62479ADE">
            <wp:extent cx="5943600" cy="3126740"/>
            <wp:effectExtent l="0" t="0" r="0" b="0"/>
            <wp:docPr id="17710616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61690" name="Picture 177106169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97A48" w14:textId="77777777" w:rsidR="003E1AB7" w:rsidRPr="003E1AB7" w:rsidRDefault="003E1AB7" w:rsidP="003E1AB7"/>
    <w:p w14:paraId="04EDF8D5" w14:textId="21C270E5" w:rsidR="003E1AB7" w:rsidRPr="003E1AB7" w:rsidRDefault="003E1AB7" w:rsidP="003E1AB7"/>
    <w:p w14:paraId="6145E940" w14:textId="264BFF84" w:rsidR="003E1AB7" w:rsidRDefault="003E1AB7" w:rsidP="003E1AB7">
      <w:pPr>
        <w:rPr>
          <w:noProof/>
        </w:rPr>
      </w:pPr>
      <w:r>
        <w:rPr>
          <w:noProof/>
        </w:rPr>
        <w:t>tAKT</w:t>
      </w:r>
    </w:p>
    <w:p w14:paraId="2F6675A5" w14:textId="7E82F1BA" w:rsidR="003E1AB7" w:rsidRDefault="003E1AB7" w:rsidP="003E1AB7">
      <w:pPr>
        <w:rPr>
          <w:noProof/>
        </w:rPr>
      </w:pPr>
    </w:p>
    <w:p w14:paraId="2FB8ADE3" w14:textId="6C67F473" w:rsidR="003E1AB7" w:rsidRDefault="001C199B" w:rsidP="003E1AB7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4D847D" wp14:editId="5D062378">
                <wp:simplePos x="0" y="0"/>
                <wp:positionH relativeFrom="column">
                  <wp:posOffset>1047638</wp:posOffset>
                </wp:positionH>
                <wp:positionV relativeFrom="paragraph">
                  <wp:posOffset>2499360</wp:posOffset>
                </wp:positionV>
                <wp:extent cx="3349064" cy="371208"/>
                <wp:effectExtent l="12700" t="12700" r="16510" b="10160"/>
                <wp:wrapNone/>
                <wp:docPr id="101809313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9064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CAEFC2" id="Rectangle 2" o:spid="_x0000_s1026" style="position:absolute;margin-left:82.5pt;margin-top:196.8pt;width:263.7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59F077F1" wp14:editId="56DC6F68">
            <wp:extent cx="5943600" cy="3263265"/>
            <wp:effectExtent l="0" t="0" r="0" b="635"/>
            <wp:docPr id="7124379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437919" name="Picture 71243791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C7116" w14:textId="6850B418" w:rsidR="003E1AB7" w:rsidRDefault="003E1AB7" w:rsidP="003E1AB7"/>
    <w:p w14:paraId="5D6F7F88" w14:textId="3FDD898F" w:rsidR="003E1AB7" w:rsidRDefault="003E1AB7" w:rsidP="003E1AB7"/>
    <w:p w14:paraId="6E9D2392" w14:textId="7FC8FCB2" w:rsidR="003E1AB7" w:rsidRDefault="003E1AB7" w:rsidP="003E1AB7">
      <w:proofErr w:type="spellStart"/>
      <w:r>
        <w:t>pERK</w:t>
      </w:r>
      <w:proofErr w:type="spellEnd"/>
    </w:p>
    <w:p w14:paraId="7A2C6F46" w14:textId="4B379485" w:rsidR="003E1AB7" w:rsidRDefault="003E1AB7" w:rsidP="003E1AB7"/>
    <w:p w14:paraId="7CBDF540" w14:textId="16D41C65" w:rsidR="003E1AB7" w:rsidRDefault="001C199B" w:rsidP="003E1A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BCD8E8" wp14:editId="0FE7C7F3">
                <wp:simplePos x="0" y="0"/>
                <wp:positionH relativeFrom="column">
                  <wp:posOffset>1236382</wp:posOffset>
                </wp:positionH>
                <wp:positionV relativeFrom="paragraph">
                  <wp:posOffset>1957892</wp:posOffset>
                </wp:positionV>
                <wp:extent cx="3510430" cy="377264"/>
                <wp:effectExtent l="12700" t="12700" r="7620" b="16510"/>
                <wp:wrapNone/>
                <wp:docPr id="212383331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0430" cy="37726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A09BC5" id="Rectangle 2" o:spid="_x0000_s1026" style="position:absolute;margin-left:97.35pt;margin-top:154.15pt;width:276.4pt;height:2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71922AEF" wp14:editId="5EF34890">
            <wp:extent cx="5943600" cy="4417060"/>
            <wp:effectExtent l="0" t="0" r="0" b="2540"/>
            <wp:docPr id="214486108" name="Picture 19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86108" name="Picture 19" descr="A close-up of a dna test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48D83" w14:textId="77777777" w:rsidR="003E1AB7" w:rsidRPr="003E1AB7" w:rsidRDefault="003E1AB7" w:rsidP="003E1AB7"/>
    <w:p w14:paraId="1813EDD0" w14:textId="7B26FE12" w:rsidR="003E1AB7" w:rsidRDefault="003E1AB7" w:rsidP="003E1AB7">
      <w:proofErr w:type="spellStart"/>
      <w:r>
        <w:t>tERK</w:t>
      </w:r>
      <w:proofErr w:type="spellEnd"/>
    </w:p>
    <w:p w14:paraId="43356E22" w14:textId="1D760EC2" w:rsidR="003E1AB7" w:rsidRDefault="003E1AB7" w:rsidP="003E1AB7"/>
    <w:p w14:paraId="6327578D" w14:textId="7083FCC7" w:rsidR="003E1AB7" w:rsidRDefault="001C199B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D90FF1D" wp14:editId="25A02E98">
                <wp:simplePos x="0" y="0"/>
                <wp:positionH relativeFrom="column">
                  <wp:posOffset>1343660</wp:posOffset>
                </wp:positionH>
                <wp:positionV relativeFrom="paragraph">
                  <wp:posOffset>1276462</wp:posOffset>
                </wp:positionV>
                <wp:extent cx="3443194" cy="464223"/>
                <wp:effectExtent l="12700" t="12700" r="11430" b="18415"/>
                <wp:wrapNone/>
                <wp:docPr id="85290879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3194" cy="46422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9B338B" id="Rectangle 2" o:spid="_x0000_s1026" style="position:absolute;margin-left:105.8pt;margin-top:100.5pt;width:271.1pt;height:36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590A7540" wp14:editId="53D01E78">
            <wp:extent cx="5943600" cy="3722370"/>
            <wp:effectExtent l="0" t="0" r="0" b="0"/>
            <wp:docPr id="586259956" name="Picture 20" descr="A close-up of a d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259956" name="Picture 20" descr="A close-up of a dna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32A72" w14:textId="25F4052A" w:rsidR="000875EF" w:rsidRDefault="000875EF" w:rsidP="003E1AB7"/>
    <w:p w14:paraId="2B73EA5E" w14:textId="28E22CD3" w:rsidR="000875EF" w:rsidRDefault="000875EF" w:rsidP="003E1AB7">
      <w:r>
        <w:t>LC3A/B</w:t>
      </w:r>
    </w:p>
    <w:p w14:paraId="1DDF3949" w14:textId="4F62A0D0" w:rsidR="000875EF" w:rsidRDefault="000875EF" w:rsidP="003E1AB7"/>
    <w:p w14:paraId="4147D2C9" w14:textId="0671250E" w:rsidR="000875EF" w:rsidRDefault="001C199B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D7B55F6" wp14:editId="797774B3">
                <wp:simplePos x="0" y="0"/>
                <wp:positionH relativeFrom="column">
                  <wp:posOffset>1169035</wp:posOffset>
                </wp:positionH>
                <wp:positionV relativeFrom="paragraph">
                  <wp:posOffset>3938158</wp:posOffset>
                </wp:positionV>
                <wp:extent cx="3792818" cy="605865"/>
                <wp:effectExtent l="12700" t="12700" r="17780" b="16510"/>
                <wp:wrapNone/>
                <wp:docPr id="193193893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2818" cy="6058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B5B6F6" id="Rectangle 2" o:spid="_x0000_s1026" style="position:absolute;margin-left:92.05pt;margin-top:310.1pt;width:298.65pt;height:47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" filled="f" strokecolor="red" strokeweight="2.25pt"/>
            </w:pict>
          </mc:Fallback>
        </mc:AlternateContent>
      </w:r>
      <w:r w:rsidR="000875EF">
        <w:rPr>
          <w:noProof/>
        </w:rPr>
        <w:drawing>
          <wp:inline distT="0" distB="0" distL="0" distR="0" wp14:anchorId="19A8B1C5" wp14:editId="2184BD81">
            <wp:extent cx="5943600" cy="5683250"/>
            <wp:effectExtent l="0" t="0" r="0" b="6350"/>
            <wp:docPr id="123923458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34580" name="Picture 1239234580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8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CD136" w14:textId="77777777" w:rsidR="000875EF" w:rsidRDefault="000875EF" w:rsidP="003E1AB7"/>
    <w:p w14:paraId="00294282" w14:textId="77777777" w:rsidR="000875EF" w:rsidRPr="003E1AB7" w:rsidRDefault="000875EF" w:rsidP="003E1AB7"/>
    <w:p w14:paraId="6F0C79EA" w14:textId="77777777" w:rsidR="003E1AB7" w:rsidRDefault="003E1AB7" w:rsidP="003E1AB7">
      <w:pPr>
        <w:rPr>
          <w:noProof/>
        </w:rPr>
      </w:pPr>
    </w:p>
    <w:p w14:paraId="469F2BED" w14:textId="001CC556" w:rsidR="003E1AB7" w:rsidRDefault="003E1AB7" w:rsidP="003E1AB7">
      <w:r>
        <w:t>RAS</w:t>
      </w:r>
    </w:p>
    <w:p w14:paraId="0C7AE9A5" w14:textId="14AFCAD3" w:rsidR="003E1AB7" w:rsidRDefault="003E1AB7" w:rsidP="003E1AB7"/>
    <w:p w14:paraId="67C56067" w14:textId="76EA388A" w:rsidR="003E1AB7" w:rsidRDefault="001C199B" w:rsidP="003E1A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C844428" wp14:editId="34D1C19F">
                <wp:simplePos x="0" y="0"/>
                <wp:positionH relativeFrom="column">
                  <wp:posOffset>630555</wp:posOffset>
                </wp:positionH>
                <wp:positionV relativeFrom="paragraph">
                  <wp:posOffset>470012</wp:posOffset>
                </wp:positionV>
                <wp:extent cx="3644900" cy="504563"/>
                <wp:effectExtent l="12700" t="12700" r="12700" b="16510"/>
                <wp:wrapNone/>
                <wp:docPr id="196298895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4900" cy="5045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E6885" id="Rectangle 2" o:spid="_x0000_s1026" style="position:absolute;margin-left:49.65pt;margin-top:37pt;width:287pt;height:39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46C950DC" wp14:editId="23116D15">
            <wp:extent cx="5943600" cy="2580640"/>
            <wp:effectExtent l="0" t="0" r="0" b="0"/>
            <wp:docPr id="2070447057" name="Picture 21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447057" name="Picture 21" descr="A close-up of a test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D369F" w14:textId="5DC884EA" w:rsidR="003E1AB7" w:rsidRDefault="003E1AB7" w:rsidP="003E1AB7"/>
    <w:p w14:paraId="43B9AA5D" w14:textId="04003322" w:rsidR="003E1AB7" w:rsidRDefault="003E1AB7" w:rsidP="003E1AB7"/>
    <w:p w14:paraId="650E87FE" w14:textId="7F0364BB" w:rsidR="003E1AB7" w:rsidRDefault="003E1AB7" w:rsidP="003E1AB7">
      <w:r>
        <w:t>b-actin</w:t>
      </w:r>
    </w:p>
    <w:p w14:paraId="104D93F8" w14:textId="04102565" w:rsidR="003E1AB7" w:rsidRDefault="003E1AB7" w:rsidP="003E1AB7"/>
    <w:p w14:paraId="23B9987D" w14:textId="73AA21D5" w:rsidR="003E1AB7" w:rsidRPr="003E1AB7" w:rsidRDefault="001C199B" w:rsidP="003E1AB7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8068F17" wp14:editId="4AC8E991">
                <wp:simplePos x="0" y="0"/>
                <wp:positionH relativeFrom="column">
                  <wp:posOffset>1732803</wp:posOffset>
                </wp:positionH>
                <wp:positionV relativeFrom="paragraph">
                  <wp:posOffset>1729105</wp:posOffset>
                </wp:positionV>
                <wp:extent cx="3523876" cy="471394"/>
                <wp:effectExtent l="12700" t="12700" r="6985" b="11430"/>
                <wp:wrapNone/>
                <wp:docPr id="178593212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3876" cy="47139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4B9141" id="Rectangle 2" o:spid="_x0000_s1026" style="position:absolute;margin-left:136.45pt;margin-top:136.15pt;width:277.45pt;height:3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" filled="f" strokecolor="red" strokeweight="2.25pt"/>
            </w:pict>
          </mc:Fallback>
        </mc:AlternateContent>
      </w:r>
      <w:r w:rsidR="003E1AB7">
        <w:rPr>
          <w:noProof/>
        </w:rPr>
        <w:drawing>
          <wp:inline distT="0" distB="0" distL="0" distR="0" wp14:anchorId="6251927B" wp14:editId="36E1A606">
            <wp:extent cx="5943600" cy="4814570"/>
            <wp:effectExtent l="0" t="0" r="0" b="0"/>
            <wp:docPr id="1053285081" name="Picture 22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285081" name="Picture 22" descr="A close-up of a dna test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1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1AB7" w:rsidRPr="003E1AB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D4E7E3" w14:textId="77777777" w:rsidR="00E8067D" w:rsidRDefault="00E8067D" w:rsidP="003E1AB7">
      <w:r>
        <w:separator/>
      </w:r>
    </w:p>
  </w:endnote>
  <w:endnote w:type="continuationSeparator" w:id="0">
    <w:p w14:paraId="482BA007" w14:textId="77777777" w:rsidR="00E8067D" w:rsidRDefault="00E8067D" w:rsidP="003E1A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1C29EA" w14:textId="77777777" w:rsidR="00E8067D" w:rsidRDefault="00E8067D" w:rsidP="003E1AB7">
      <w:r>
        <w:separator/>
      </w:r>
    </w:p>
  </w:footnote>
  <w:footnote w:type="continuationSeparator" w:id="0">
    <w:p w14:paraId="0A17507E" w14:textId="77777777" w:rsidR="00E8067D" w:rsidRDefault="00E8067D" w:rsidP="003E1A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1AB7"/>
    <w:rsid w:val="00041B25"/>
    <w:rsid w:val="000875EF"/>
    <w:rsid w:val="001C199B"/>
    <w:rsid w:val="002A1052"/>
    <w:rsid w:val="002C0F86"/>
    <w:rsid w:val="00330970"/>
    <w:rsid w:val="003E1AB7"/>
    <w:rsid w:val="0057578E"/>
    <w:rsid w:val="005B35A0"/>
    <w:rsid w:val="006125F1"/>
    <w:rsid w:val="006408AB"/>
    <w:rsid w:val="007E01FB"/>
    <w:rsid w:val="008E4117"/>
    <w:rsid w:val="00D52548"/>
    <w:rsid w:val="00D92C8B"/>
    <w:rsid w:val="00E80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7FB539"/>
  <w15:chartTrackingRefBased/>
  <w15:docId w15:val="{40F154FB-EA9A-D94B-8D47-5E08FFAA0F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1AB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E1AB7"/>
  </w:style>
  <w:style w:type="paragraph" w:styleId="Footer">
    <w:name w:val="footer"/>
    <w:basedOn w:val="Normal"/>
    <w:link w:val="FooterChar"/>
    <w:uiPriority w:val="99"/>
    <w:unhideWhenUsed/>
    <w:rsid w:val="003E1AB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E1A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26" Type="http://schemas.openxmlformats.org/officeDocument/2006/relationships/image" Target="media/image21.tif"/><Relationship Id="rId3" Type="http://schemas.openxmlformats.org/officeDocument/2006/relationships/webSettings" Target="webSettings.xml"/><Relationship Id="rId21" Type="http://schemas.openxmlformats.org/officeDocument/2006/relationships/image" Target="media/image16.tif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5" Type="http://schemas.openxmlformats.org/officeDocument/2006/relationships/image" Target="media/image20.tif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0" Type="http://schemas.openxmlformats.org/officeDocument/2006/relationships/image" Target="media/image15.tif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24" Type="http://schemas.openxmlformats.org/officeDocument/2006/relationships/image" Target="media/image19.tif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23" Type="http://schemas.openxmlformats.org/officeDocument/2006/relationships/image" Target="media/image18.tif"/><Relationship Id="rId28" Type="http://schemas.openxmlformats.org/officeDocument/2006/relationships/theme" Target="theme/theme1.xml"/><Relationship Id="rId10" Type="http://schemas.openxmlformats.org/officeDocument/2006/relationships/image" Target="media/image5.tif"/><Relationship Id="rId19" Type="http://schemas.openxmlformats.org/officeDocument/2006/relationships/image" Target="media/image14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Relationship Id="rId22" Type="http://schemas.openxmlformats.org/officeDocument/2006/relationships/image" Target="media/image17.ti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.~WRD0000</Template>
  <TotalTime>57</TotalTime>
  <Pages>17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Phaedra Ghazi</dc:creator>
  <cp:keywords/>
  <dc:description/>
  <cp:lastModifiedBy>Phaedra Ghazi</cp:lastModifiedBy>
  <cp:revision>5</cp:revision>
  <dcterms:created xsi:type="dcterms:W3CDTF">2023-12-06T18:31:00Z</dcterms:created>
  <dcterms:modified xsi:type="dcterms:W3CDTF">2024-08-07T17:02:00Z</dcterms:modified>
</cp:coreProperties>
</file>